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JAKSAN</w:t>
      </w:r>
      <w:r>
        <w:rPr>
          <w:rFonts w:ascii="Times New Roman" w:hAnsi="Times New Roman" w:cs="Times New Roman"/>
          <w:sz w:val="24"/>
          <w:szCs w:val="24"/>
        </w:rPr>
        <w:t xml:space="preserve">       (fl.1468)</w:t>
      </w: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</w:t>
      </w: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Nov.1468</w:t>
      </w:r>
      <w:r>
        <w:rPr>
          <w:rFonts w:ascii="Times New Roman" w:hAnsi="Times New Roman" w:cs="Times New Roman"/>
          <w:sz w:val="24"/>
          <w:szCs w:val="24"/>
        </w:rPr>
        <w:tab/>
        <w:t>He and Agnes(q.v.), widow of John Margrene, wished to marry, but since they</w:t>
      </w: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were related in the third and fourth degrees of affinity, they sought a </w:t>
      </w: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dispensation. Approved.</w:t>
      </w:r>
    </w:p>
    <w:p w:rsidR="003D10E1" w:rsidRDefault="003D10E1" w:rsidP="003D10E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pp.17-8)</w:t>
      </w: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E1" w:rsidRDefault="003D10E1" w:rsidP="003D10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0E1" w:rsidRDefault="003D10E1" w:rsidP="00564E3C">
      <w:pPr>
        <w:spacing w:after="0" w:line="240" w:lineRule="auto"/>
      </w:pPr>
      <w:r>
        <w:separator/>
      </w:r>
    </w:p>
  </w:endnote>
  <w:endnote w:type="continuationSeparator" w:id="0">
    <w:p w:rsidR="003D10E1" w:rsidRDefault="003D10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10E1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0E1" w:rsidRDefault="003D10E1" w:rsidP="00564E3C">
      <w:pPr>
        <w:spacing w:after="0" w:line="240" w:lineRule="auto"/>
      </w:pPr>
      <w:r>
        <w:separator/>
      </w:r>
    </w:p>
  </w:footnote>
  <w:footnote w:type="continuationSeparator" w:id="0">
    <w:p w:rsidR="003D10E1" w:rsidRDefault="003D10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E1"/>
    <w:rsid w:val="00372DC6"/>
    <w:rsid w:val="003D10E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8B289B-0369-4C6A-A72F-6090D387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2016-01-20T20:29:00Z</dcterms:created>
  <dcterms:modified xsi:type="dcterms:W3CDTF">2016-01-20T20:30:00Z</dcterms:modified>
</cp:coreProperties>
</file>